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96A07" w14:textId="4CEE1334" w:rsidR="0020052D" w:rsidRPr="00517D34" w:rsidRDefault="0020052D" w:rsidP="0020052D">
      <w:pPr>
        <w:tabs>
          <w:tab w:val="center" w:pos="4536"/>
          <w:tab w:val="right" w:pos="9356"/>
          <w:tab w:val="right" w:pos="9639"/>
        </w:tabs>
        <w:spacing w:after="0"/>
        <w:rPr>
          <w:rFonts w:ascii="Arial" w:eastAsia="Arial" w:hAnsi="Arial" w:cs="Arial"/>
          <w:b/>
          <w:bCs/>
          <w:sz w:val="24"/>
          <w:szCs w:val="24"/>
        </w:rPr>
      </w:pPr>
      <w:r w:rsidRPr="00517D34">
        <w:rPr>
          <w:rFonts w:ascii="Arial" w:eastAsia="Arial" w:hAnsi="Arial" w:cs="Arial"/>
          <w:b/>
          <w:bCs/>
          <w:sz w:val="24"/>
          <w:szCs w:val="24"/>
        </w:rPr>
        <w:t xml:space="preserve">3GPP TSG RAN WG1 Meeting </w:t>
      </w:r>
      <w:r>
        <w:rPr>
          <w:rFonts w:ascii="Arial" w:eastAsia="Arial" w:hAnsi="Arial" w:cs="Arial"/>
          <w:b/>
          <w:bCs/>
          <w:sz w:val="24"/>
          <w:szCs w:val="24"/>
        </w:rPr>
        <w:t>RAN2#107</w:t>
      </w:r>
      <w:r w:rsidRPr="00517D34">
        <w:rPr>
          <w:rFonts w:ascii="Arial" w:eastAsia="Arial" w:hAnsi="Arial" w:cs="Arial"/>
          <w:b/>
          <w:bCs/>
          <w:sz w:val="24"/>
          <w:szCs w:val="24"/>
        </w:rPr>
        <w:t xml:space="preserve">               </w:t>
      </w:r>
      <w:r w:rsidRPr="00517D34">
        <w:rPr>
          <w:rFonts w:ascii="Arial" w:hAnsi="Arial" w:cs="Arial"/>
          <w:b/>
          <w:bCs/>
          <w:sz w:val="24"/>
        </w:rPr>
        <w:tab/>
      </w:r>
      <w:r w:rsidR="00BE1986" w:rsidRPr="00BE1986">
        <w:rPr>
          <w:rFonts w:ascii="Arial" w:hAnsi="Arial" w:cs="Arial"/>
          <w:b/>
          <w:bCs/>
          <w:sz w:val="24"/>
        </w:rPr>
        <w:t>R2-1909246</w:t>
      </w:r>
    </w:p>
    <w:p w14:paraId="01956D55" w14:textId="77777777" w:rsidR="0020052D" w:rsidRPr="00AB0514" w:rsidRDefault="0020052D" w:rsidP="0020052D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</w:rPr>
        <w:t>Praha</w:t>
      </w:r>
      <w:r w:rsidRPr="009C4F64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  <w:lang w:val="cs-CZ"/>
        </w:rPr>
        <w:t>Česká Republika</w:t>
      </w:r>
      <w:r>
        <w:rPr>
          <w:rFonts w:cs="Arial"/>
          <w:bCs/>
          <w:sz w:val="24"/>
        </w:rPr>
        <w:t>, Aug 26</w:t>
      </w:r>
      <w:r w:rsidRPr="00F12A9A">
        <w:rPr>
          <w:rFonts w:cs="Arial"/>
          <w:bCs/>
          <w:sz w:val="24"/>
          <w:vertAlign w:val="superscript"/>
        </w:rPr>
        <w:t>th</w:t>
      </w:r>
      <w:r>
        <w:rPr>
          <w:rFonts w:cs="Arial"/>
          <w:bCs/>
          <w:sz w:val="24"/>
        </w:rPr>
        <w:t xml:space="preserve"> </w:t>
      </w:r>
      <w:r w:rsidRPr="00FF5973">
        <w:rPr>
          <w:rFonts w:cs="Arial"/>
          <w:bCs/>
          <w:sz w:val="24"/>
        </w:rPr>
        <w:t xml:space="preserve">– </w:t>
      </w:r>
      <w:r>
        <w:rPr>
          <w:rFonts w:cs="Arial"/>
          <w:bCs/>
          <w:sz w:val="24"/>
        </w:rPr>
        <w:t>30</w:t>
      </w:r>
      <w:r>
        <w:rPr>
          <w:rFonts w:cs="Arial"/>
          <w:bCs/>
          <w:sz w:val="24"/>
          <w:vertAlign w:val="superscript"/>
        </w:rPr>
        <w:t>th</w:t>
      </w:r>
      <w:r>
        <w:rPr>
          <w:rFonts w:cs="Arial"/>
          <w:bCs/>
          <w:sz w:val="24"/>
        </w:rPr>
        <w:t xml:space="preserve"> </w:t>
      </w:r>
      <w:r w:rsidRPr="00FF5973">
        <w:rPr>
          <w:rFonts w:cs="Arial"/>
          <w:bCs/>
          <w:sz w:val="24"/>
        </w:rPr>
        <w:t>, 2019</w:t>
      </w:r>
    </w:p>
    <w:p w14:paraId="4FDA1059" w14:textId="77777777" w:rsidR="00781C3D" w:rsidRPr="00B266B0" w:rsidRDefault="00781C3D" w:rsidP="00781C3D">
      <w:pPr>
        <w:pStyle w:val="Header"/>
        <w:rPr>
          <w:bCs/>
          <w:noProof w:val="0"/>
          <w:sz w:val="24"/>
        </w:rPr>
      </w:pPr>
    </w:p>
    <w:p w14:paraId="758E2B30" w14:textId="2C50A28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E2144">
        <w:rPr>
          <w:rFonts w:cs="Arial"/>
          <w:b/>
          <w:bCs/>
          <w:sz w:val="24"/>
        </w:rPr>
        <w:t>11.2</w:t>
      </w:r>
      <w:r w:rsidR="002747EC">
        <w:rPr>
          <w:rFonts w:cs="Arial"/>
          <w:b/>
          <w:bCs/>
          <w:sz w:val="24"/>
          <w:lang w:eastAsia="ja-JP"/>
        </w:rPr>
        <w:t>.</w:t>
      </w:r>
      <w:r w:rsidR="0002500A">
        <w:rPr>
          <w:rFonts w:cs="Arial"/>
          <w:b/>
          <w:bCs/>
          <w:sz w:val="24"/>
          <w:lang w:eastAsia="ja-JP"/>
        </w:rPr>
        <w:t>2.1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110B70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E1986">
        <w:rPr>
          <w:rFonts w:ascii="Arial" w:hAnsi="Arial" w:cs="Arial"/>
          <w:b/>
          <w:bCs/>
          <w:sz w:val="24"/>
        </w:rPr>
        <w:t>Consecutive failed connection attempts</w:t>
      </w:r>
    </w:p>
    <w:p w14:paraId="3AC3A0B1" w14:textId="396AC984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908BF" w:rsidRPr="004564E5">
        <w:rPr>
          <w:rFonts w:ascii="Arial" w:eastAsia="Arial" w:hAnsi="Arial" w:cs="Arial"/>
          <w:b/>
          <w:bCs/>
          <w:sz w:val="24"/>
          <w:szCs w:val="24"/>
        </w:rPr>
        <w:t>NR_unlic-Core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3908BF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FDCE64E" w14:textId="0F991CDB" w:rsidR="00D307FC" w:rsidRDefault="00DB6F0D" w:rsidP="00CA1B14">
      <w:pPr>
        <w:rPr>
          <w:lang w:eastAsia="ja-JP"/>
        </w:rPr>
      </w:pPr>
      <w:r>
        <w:t>A n</w:t>
      </w:r>
      <w:r w:rsidR="003908BF" w:rsidRPr="00FF60C3">
        <w:t>ew WID on NR-based Access to Unlicensed Spectrum [</w:t>
      </w:r>
      <w:r w:rsidR="003908BF">
        <w:t>1</w:t>
      </w:r>
      <w:r w:rsidR="003908BF" w:rsidRPr="00FF60C3">
        <w:t xml:space="preserve">] has been </w:t>
      </w:r>
      <w:r w:rsidR="003908BF">
        <w:t>approved in RAN#82</w:t>
      </w:r>
      <w:r w:rsidR="00CA1B14">
        <w:t>.</w:t>
      </w:r>
    </w:p>
    <w:p w14:paraId="470E6F9E" w14:textId="7FF4C0FE" w:rsidR="00D307FC" w:rsidRDefault="00923891" w:rsidP="00CD4C7B">
      <w:r>
        <w:t xml:space="preserve">This paper discusses the </w:t>
      </w:r>
      <w:r w:rsidR="00CA1B14">
        <w:t xml:space="preserve">possible methods to ensure </w:t>
      </w:r>
      <w:r w:rsidR="00DB6F0D">
        <w:t xml:space="preserve">a </w:t>
      </w:r>
      <w:r w:rsidR="00CA1B14">
        <w:t>UE can find suitable cells after multiple failed connection attempt</w:t>
      </w:r>
      <w:r w:rsidR="00DB6F0D">
        <w:t>s</w:t>
      </w:r>
      <w:r w:rsidR="00CA1B14">
        <w:t xml:space="preserve"> on a NR-U cell.</w:t>
      </w:r>
    </w:p>
    <w:p w14:paraId="127ACA6D" w14:textId="68850171" w:rsidR="00CD4C7B" w:rsidRPr="003908BF" w:rsidRDefault="00CD4C7B" w:rsidP="00CD4C7B">
      <w:pPr>
        <w:pStyle w:val="Heading1"/>
      </w:pPr>
      <w:r w:rsidRPr="003908BF">
        <w:t>2</w:t>
      </w:r>
      <w:r w:rsidRPr="003908BF">
        <w:tab/>
      </w:r>
      <w:r w:rsidR="007E2144" w:rsidRPr="003908BF">
        <w:t>Discussion</w:t>
      </w:r>
    </w:p>
    <w:p w14:paraId="2E3F3CEC" w14:textId="3FDD9B39" w:rsidR="00CA1B14" w:rsidRDefault="00CA1B14" w:rsidP="00CD4C7B">
      <w:r>
        <w:t xml:space="preserve">There have been papers discussing whether we need new method to avoid </w:t>
      </w:r>
      <w:r w:rsidR="00DB6F0D">
        <w:t xml:space="preserve">a </w:t>
      </w:r>
      <w:r>
        <w:t xml:space="preserve">UE </w:t>
      </w:r>
      <w:r w:rsidR="00DB6F0D">
        <w:t xml:space="preserve">performing </w:t>
      </w:r>
      <w:r>
        <w:t xml:space="preserve">connection </w:t>
      </w:r>
      <w:r w:rsidR="00DB6F0D">
        <w:t>(re)</w:t>
      </w:r>
      <w:r>
        <w:t xml:space="preserve">establishment on a carrier where there </w:t>
      </w:r>
      <w:r w:rsidR="00DB6F0D">
        <w:t xml:space="preserve">are </w:t>
      </w:r>
      <w:r>
        <w:t>severe problems due to LBT</w:t>
      </w:r>
      <w:r w:rsidR="00DB6F0D">
        <w:t xml:space="preserve"> failure</w:t>
      </w:r>
      <w:r w:rsidR="00C3519E">
        <w:t>s</w:t>
      </w:r>
      <w:r>
        <w:t xml:space="preserve">. It should be noted that in 38.331 already now we have </w:t>
      </w:r>
      <w:r w:rsidRPr="00CA1B14">
        <w:rPr>
          <w:rFonts w:cs="Calibri"/>
          <w:i/>
          <w:lang w:val="en-US" w:eastAsia="fi-FI"/>
        </w:rPr>
        <w:t>connEstFailureControl</w:t>
      </w:r>
      <w:r>
        <w:rPr>
          <w:rFonts w:cs="Calibri"/>
          <w:i/>
          <w:lang w:val="en-US" w:eastAsia="fi-FI"/>
        </w:rPr>
        <w:t xml:space="preserve"> </w:t>
      </w:r>
      <w:r>
        <w:rPr>
          <w:rFonts w:cs="Calibri"/>
          <w:lang w:val="en-US" w:eastAsia="fi-FI"/>
        </w:rPr>
        <w:t xml:space="preserve">which would add a reselection offset </w:t>
      </w:r>
      <w:r>
        <w:rPr>
          <w:i/>
          <w:iCs/>
        </w:rPr>
        <w:t xml:space="preserve">Qoffsettemp </w:t>
      </w:r>
      <w:r>
        <w:rPr>
          <w:iCs/>
        </w:rPr>
        <w:t xml:space="preserve">to a cell if the connection </w:t>
      </w:r>
      <w:r w:rsidR="00DB6F0D">
        <w:rPr>
          <w:iCs/>
        </w:rPr>
        <w:t>(re)</w:t>
      </w:r>
      <w:r>
        <w:rPr>
          <w:iCs/>
        </w:rPr>
        <w:t>establishment has failed multiple times (</w:t>
      </w:r>
      <w:r w:rsidRPr="00CA1B14">
        <w:rPr>
          <w:i/>
        </w:rPr>
        <w:t>connEstFailCount</w:t>
      </w:r>
      <w:r>
        <w:t xml:space="preserve">). </w:t>
      </w:r>
    </w:p>
    <w:p w14:paraId="293ED24A" w14:textId="3398BEA3" w:rsidR="00CA1B14" w:rsidRDefault="00CA1B14" w:rsidP="00CD4C7B">
      <w:pPr>
        <w:rPr>
          <w:rFonts w:cs="Calibri"/>
          <w:lang w:val="en-US" w:eastAsia="fi-FI"/>
        </w:rPr>
      </w:pPr>
      <w:r>
        <w:rPr>
          <w:b/>
        </w:rPr>
        <w:t xml:space="preserve">Observation 1: </w:t>
      </w:r>
      <w:r>
        <w:t xml:space="preserve">Existing </w:t>
      </w:r>
      <w:r w:rsidRPr="00CA1B14">
        <w:rPr>
          <w:rFonts w:cs="Calibri"/>
          <w:i/>
          <w:lang w:val="en-US" w:eastAsia="fi-FI"/>
        </w:rPr>
        <w:t>connEstFailureControl</w:t>
      </w:r>
      <w:r>
        <w:rPr>
          <w:rFonts w:cs="Calibri"/>
          <w:i/>
          <w:lang w:val="en-US" w:eastAsia="fi-FI"/>
        </w:rPr>
        <w:t xml:space="preserve"> </w:t>
      </w:r>
      <w:r>
        <w:rPr>
          <w:rFonts w:cs="Calibri"/>
          <w:lang w:val="en-US" w:eastAsia="fi-FI"/>
        </w:rPr>
        <w:t xml:space="preserve">method can solve </w:t>
      </w:r>
      <w:r w:rsidR="00AF3B34">
        <w:rPr>
          <w:rFonts w:cs="Calibri"/>
          <w:lang w:val="en-US" w:eastAsia="fi-FI"/>
        </w:rPr>
        <w:t xml:space="preserve">connection </w:t>
      </w:r>
      <w:r w:rsidR="00DB6F0D">
        <w:rPr>
          <w:rFonts w:cs="Calibri"/>
          <w:lang w:val="en-US" w:eastAsia="fi-FI"/>
        </w:rPr>
        <w:t>(re)</w:t>
      </w:r>
      <w:r w:rsidR="00AF3B34">
        <w:rPr>
          <w:rFonts w:cs="Calibri"/>
          <w:lang w:val="en-US" w:eastAsia="fi-FI"/>
        </w:rPr>
        <w:t xml:space="preserve">establishment failures due to </w:t>
      </w:r>
      <w:r w:rsidR="00DB6F0D">
        <w:rPr>
          <w:rFonts w:cs="Calibri"/>
          <w:lang w:val="en-US" w:eastAsia="fi-FI"/>
        </w:rPr>
        <w:t xml:space="preserve">UL </w:t>
      </w:r>
      <w:r w:rsidR="00AF3B34">
        <w:rPr>
          <w:rFonts w:cs="Calibri"/>
          <w:lang w:val="en-US" w:eastAsia="fi-FI"/>
        </w:rPr>
        <w:t>LBT</w:t>
      </w:r>
      <w:r w:rsidR="00DB6F0D">
        <w:rPr>
          <w:rFonts w:cs="Calibri"/>
          <w:lang w:val="en-US" w:eastAsia="fi-FI"/>
        </w:rPr>
        <w:t xml:space="preserve">. </w:t>
      </w:r>
    </w:p>
    <w:p w14:paraId="3D47F77C" w14:textId="35DBABC5" w:rsidR="00AF3B34" w:rsidRDefault="00AF3B34" w:rsidP="00AF3B34">
      <w:r>
        <w:t xml:space="preserve">Of course this won’t be </w:t>
      </w:r>
      <w:r w:rsidR="00DB6F0D">
        <w:t xml:space="preserve">a </w:t>
      </w:r>
      <w:r>
        <w:t>fast procedure</w:t>
      </w:r>
      <w:r w:rsidR="00DB6F0D">
        <w:t xml:space="preserve">, </w:t>
      </w:r>
      <w:r>
        <w:t xml:space="preserve">as </w:t>
      </w:r>
      <w:r w:rsidR="00DB6F0D">
        <w:t xml:space="preserve">the </w:t>
      </w:r>
      <w:r>
        <w:t xml:space="preserve">UE likely will try to </w:t>
      </w:r>
      <w:r w:rsidR="00DB6F0D">
        <w:t>(re)</w:t>
      </w:r>
      <w:r>
        <w:t xml:space="preserve">establish </w:t>
      </w:r>
      <w:r w:rsidR="00DB6F0D">
        <w:t xml:space="preserve">the </w:t>
      </w:r>
      <w:r>
        <w:t>connection on multiple NR-U cells on carrier but eventually it will solve the problem after multiple T300 expiry</w:t>
      </w:r>
      <w:r w:rsidR="00DB6F0D">
        <w:t>,</w:t>
      </w:r>
      <w:r>
        <w:t xml:space="preserve"> possibly on multiple cells. Naturally on NR-U carriers NW can configure failure control parameters more optimally e.g. by setting </w:t>
      </w:r>
      <w:r w:rsidR="001E76E5" w:rsidRPr="00CA1B14">
        <w:rPr>
          <w:i/>
        </w:rPr>
        <w:t>connEstFailCount</w:t>
      </w:r>
      <w:r w:rsidR="001E76E5" w:rsidDel="001E76E5">
        <w:t xml:space="preserve"> </w:t>
      </w:r>
      <w:r>
        <w:t>to 1, thus only requiring one failed connection attempt on a cell. But in NR-U it is likely (similarly to WLAN) that we would have quite a few cells in a single location</w:t>
      </w:r>
      <w:r w:rsidR="00DB6F0D">
        <w:t xml:space="preserve">, </w:t>
      </w:r>
      <w:r>
        <w:t xml:space="preserve">thus resulting </w:t>
      </w:r>
      <w:r w:rsidR="00DB6F0D">
        <w:t xml:space="preserve">in the </w:t>
      </w:r>
      <w:r>
        <w:t xml:space="preserve">need of multiple T300 expiry before </w:t>
      </w:r>
      <w:r w:rsidR="00DB6F0D">
        <w:t xml:space="preserve">the </w:t>
      </w:r>
      <w:r>
        <w:t xml:space="preserve">UE would </w:t>
      </w:r>
      <w:r w:rsidR="00DB6F0D">
        <w:t>re</w:t>
      </w:r>
      <w:r>
        <w:t>select to another carrier</w:t>
      </w:r>
      <w:r w:rsidR="00DB6F0D">
        <w:t>.</w:t>
      </w:r>
    </w:p>
    <w:p w14:paraId="7A3BFCD0" w14:textId="6FC577B5" w:rsidR="00AF3B34" w:rsidRPr="00AF3B34" w:rsidRDefault="00AF3B34" w:rsidP="00AF3B34">
      <w:r>
        <w:rPr>
          <w:b/>
        </w:rPr>
        <w:t xml:space="preserve">Observation 2: </w:t>
      </w:r>
      <w:r>
        <w:rPr>
          <w:i/>
        </w:rPr>
        <w:t>connEstFailureControl</w:t>
      </w:r>
      <w:r>
        <w:t xml:space="preserve"> will solve connection establishment failures slowly</w:t>
      </w:r>
      <w:r w:rsidR="00DB6F0D">
        <w:t>.</w:t>
      </w:r>
    </w:p>
    <w:p w14:paraId="76972DB4" w14:textId="21CBA529" w:rsidR="001E76E5" w:rsidRDefault="00AF3B34" w:rsidP="00CD4C7B">
      <w:r>
        <w:t xml:space="preserve">If there is </w:t>
      </w:r>
      <w:r w:rsidR="00DB6F0D">
        <w:t xml:space="preserve">the </w:t>
      </w:r>
      <w:r>
        <w:t xml:space="preserve">desire to </w:t>
      </w:r>
      <w:r w:rsidR="00DB6F0D">
        <w:t xml:space="preserve">specify a </w:t>
      </w:r>
      <w:r>
        <w:t>faster method</w:t>
      </w:r>
      <w:r w:rsidR="00DB6F0D">
        <w:t xml:space="preserve">, </w:t>
      </w:r>
      <w:r>
        <w:t xml:space="preserve">one simple alternative is just to deprioritize a carrier when e.g. trigger for </w:t>
      </w:r>
      <w:r>
        <w:rPr>
          <w:i/>
        </w:rPr>
        <w:t xml:space="preserve">connEstFailureControl </w:t>
      </w:r>
      <w:r w:rsidRPr="00AF3B34">
        <w:t>is achieved</w:t>
      </w:r>
      <w:r w:rsidR="00DB6F0D">
        <w:t>.</w:t>
      </w:r>
      <w:r>
        <w:rPr>
          <w:i/>
        </w:rPr>
        <w:t xml:space="preserve"> </w:t>
      </w:r>
      <w:r w:rsidR="00DB6F0D">
        <w:t>I</w:t>
      </w:r>
      <w:r>
        <w:t>.e.</w:t>
      </w:r>
      <w:r w:rsidR="00DB6F0D">
        <w:t xml:space="preserve">, </w:t>
      </w:r>
      <w:r>
        <w:t>instead of applying a</w:t>
      </w:r>
      <w:r w:rsidR="00DB6F0D">
        <w:t>n</w:t>
      </w:r>
      <w:r>
        <w:t xml:space="preserve"> offset to a cell</w:t>
      </w:r>
      <w:r w:rsidR="00DB6F0D">
        <w:t xml:space="preserve">, </w:t>
      </w:r>
      <w:r>
        <w:t xml:space="preserve">apply </w:t>
      </w:r>
      <w:r w:rsidR="00DB6F0D">
        <w:t xml:space="preserve">a </w:t>
      </w:r>
      <w:r>
        <w:t>different priority (or offset</w:t>
      </w:r>
      <w:r w:rsidR="00DB6F0D">
        <w:t xml:space="preserve">) </w:t>
      </w:r>
      <w:r>
        <w:t xml:space="preserve">to </w:t>
      </w:r>
      <w:r w:rsidR="00DB6F0D">
        <w:t xml:space="preserve">the </w:t>
      </w:r>
      <w:r>
        <w:t xml:space="preserve">whole frequency after </w:t>
      </w:r>
      <w:r w:rsidR="00DB6F0D">
        <w:t xml:space="preserve">a certain number of </w:t>
      </w:r>
      <w:r>
        <w:t xml:space="preserve">consecutive failed connection </w:t>
      </w:r>
      <w:r w:rsidR="00DB6F0D">
        <w:t>(re)</w:t>
      </w:r>
      <w:r>
        <w:t xml:space="preserve">establishments. </w:t>
      </w:r>
    </w:p>
    <w:p w14:paraId="53F01AFB" w14:textId="728CE54D" w:rsidR="00AF3B34" w:rsidRDefault="00C3519E" w:rsidP="00CD4C7B">
      <w:r>
        <w:t>In case the failed connection attempt</w:t>
      </w:r>
      <w:r w:rsidR="00727F81">
        <w:t>s</w:t>
      </w:r>
      <w:r>
        <w:t xml:space="preserve"> </w:t>
      </w:r>
      <w:r w:rsidR="00727F81">
        <w:t xml:space="preserve">are </w:t>
      </w:r>
      <w:r>
        <w:t>due to UL L</w:t>
      </w:r>
      <w:r w:rsidR="00727F81">
        <w:t xml:space="preserve">BT, an </w:t>
      </w:r>
      <w:r w:rsidR="00291320">
        <w:t xml:space="preserve">alternative </w:t>
      </w:r>
      <w:r w:rsidR="00727F81">
        <w:t xml:space="preserve">solution </w:t>
      </w:r>
      <w:r w:rsidR="001E76E5">
        <w:t xml:space="preserve">which is almost equivalent </w:t>
      </w:r>
      <w:r w:rsidR="00291320">
        <w:t xml:space="preserve">to using </w:t>
      </w:r>
      <w:r w:rsidR="00291320">
        <w:rPr>
          <w:i/>
        </w:rPr>
        <w:t>connEstFailureControl</w:t>
      </w:r>
      <w:r w:rsidR="00291320">
        <w:t xml:space="preserve"> </w:t>
      </w:r>
      <w:r w:rsidR="001E76E5">
        <w:t xml:space="preserve">mechanism with </w:t>
      </w:r>
      <w:r w:rsidR="001E76E5" w:rsidRPr="00CA1B14">
        <w:rPr>
          <w:i/>
        </w:rPr>
        <w:t>connEstFailCount</w:t>
      </w:r>
      <w:r w:rsidR="001E76E5">
        <w:t xml:space="preserve"> set to 1, is to de-prioritize the carrier frequency where consistent UL LBT failure is detected</w:t>
      </w:r>
      <w:r w:rsidR="00F62F22">
        <w:t>, b</w:t>
      </w:r>
      <w:r w:rsidR="001E76E5">
        <w:t>ased on the UL LBT mechanism</w:t>
      </w:r>
      <w:r w:rsidR="00F62F22">
        <w:t xml:space="preserve">, as </w:t>
      </w:r>
      <w:r w:rsidR="00727F81">
        <w:t xml:space="preserve">currently </w:t>
      </w:r>
      <w:r w:rsidR="001E76E5">
        <w:t xml:space="preserve">discussed </w:t>
      </w:r>
      <w:r w:rsidR="00727F81">
        <w:t xml:space="preserve">under </w:t>
      </w:r>
      <w:r w:rsidR="001E76E5">
        <w:t xml:space="preserve">U-plane </w:t>
      </w:r>
      <w:r w:rsidR="00727F81">
        <w:t xml:space="preserve">agenda item </w:t>
      </w:r>
      <w:r w:rsidR="001E76E5">
        <w:t xml:space="preserve">[2] [3]. </w:t>
      </w:r>
      <w:r w:rsidR="00F62F22">
        <w:t xml:space="preserve">If a </w:t>
      </w:r>
      <w:r w:rsidR="001E76E5">
        <w:t>(re)establishment procedure is triggered by consistent UL LBT failure</w:t>
      </w:r>
      <w:r w:rsidR="00F62F22">
        <w:t xml:space="preserve"> on a cell</w:t>
      </w:r>
      <w:r w:rsidR="001E76E5">
        <w:t xml:space="preserve">, the UE will automatically try to perform </w:t>
      </w:r>
      <w:r w:rsidR="00727F81">
        <w:t xml:space="preserve">the </w:t>
      </w:r>
      <w:r w:rsidR="00F62F22">
        <w:t xml:space="preserve">procedure </w:t>
      </w:r>
      <w:r w:rsidR="001E76E5">
        <w:t>on another carrier frequency.</w:t>
      </w:r>
    </w:p>
    <w:p w14:paraId="50D50AD0" w14:textId="1C8BECE4" w:rsidR="00AF3B34" w:rsidRDefault="00AF3B34" w:rsidP="00CD4C7B">
      <w:r>
        <w:rPr>
          <w:b/>
        </w:rPr>
        <w:t xml:space="preserve">Proposal 1: </w:t>
      </w:r>
      <w:r>
        <w:t>If there is need to do any optimization for connection establishment failures, instead of applying offset to a cell after failed connection attempts</w:t>
      </w:r>
      <w:r w:rsidR="00DB6F0D">
        <w:t xml:space="preserve">, </w:t>
      </w:r>
      <w:r w:rsidR="001E76E5">
        <w:t xml:space="preserve">the UE could </w:t>
      </w:r>
      <w:r>
        <w:t xml:space="preserve">deprioritize </w:t>
      </w:r>
      <w:r w:rsidR="00DB6F0D">
        <w:t xml:space="preserve">the </w:t>
      </w:r>
      <w:r>
        <w:t>whole frequency</w:t>
      </w:r>
      <w:r w:rsidR="00727F81">
        <w:t>.</w:t>
      </w:r>
    </w:p>
    <w:p w14:paraId="75398E1E" w14:textId="77777777" w:rsidR="007E2144" w:rsidRPr="003908BF" w:rsidRDefault="00CD4C7B" w:rsidP="00CD4C7B">
      <w:pPr>
        <w:pStyle w:val="Heading1"/>
      </w:pPr>
      <w:r w:rsidRPr="003908BF">
        <w:t>3</w:t>
      </w:r>
      <w:r w:rsidRPr="003908BF">
        <w:tab/>
      </w:r>
      <w:r w:rsidR="007E2144" w:rsidRPr="003908BF">
        <w:t>Conclusions</w:t>
      </w:r>
    </w:p>
    <w:p w14:paraId="35F222F4" w14:textId="4D9E2656" w:rsidR="00080512" w:rsidRDefault="00570446" w:rsidP="00CD4C7B">
      <w:r w:rsidRPr="00103EC2">
        <w:t>In this paper we made the following observations and proposal:</w:t>
      </w:r>
    </w:p>
    <w:p w14:paraId="18FE2435" w14:textId="62C0D261" w:rsidR="005C7C8F" w:rsidRDefault="005C7C8F" w:rsidP="005C7C8F">
      <w:pPr>
        <w:rPr>
          <w:rFonts w:cs="Calibri"/>
          <w:lang w:val="en-US" w:eastAsia="fi-FI"/>
        </w:rPr>
      </w:pPr>
      <w:r>
        <w:rPr>
          <w:b/>
        </w:rPr>
        <w:t xml:space="preserve">Observation 1: </w:t>
      </w:r>
      <w:r>
        <w:t xml:space="preserve">Existing </w:t>
      </w:r>
      <w:r w:rsidRPr="00CA1B14">
        <w:rPr>
          <w:rFonts w:cs="Calibri"/>
          <w:i/>
          <w:lang w:val="en-US" w:eastAsia="fi-FI"/>
        </w:rPr>
        <w:t>connEstFailureControl</w:t>
      </w:r>
      <w:r>
        <w:rPr>
          <w:rFonts w:cs="Calibri"/>
          <w:i/>
          <w:lang w:val="en-US" w:eastAsia="fi-FI"/>
        </w:rPr>
        <w:t xml:space="preserve"> </w:t>
      </w:r>
      <w:r>
        <w:rPr>
          <w:rFonts w:cs="Calibri"/>
          <w:lang w:val="en-US" w:eastAsia="fi-FI"/>
        </w:rPr>
        <w:t xml:space="preserve"> method can solve connection establishment failures due to LBT</w:t>
      </w:r>
      <w:r w:rsidR="00DB6F0D">
        <w:rPr>
          <w:rFonts w:cs="Calibri"/>
          <w:lang w:val="en-US" w:eastAsia="fi-FI"/>
        </w:rPr>
        <w:t>.</w:t>
      </w:r>
    </w:p>
    <w:p w14:paraId="1D63D804" w14:textId="16A8BF55" w:rsidR="005C7C8F" w:rsidRPr="00AF3B34" w:rsidRDefault="005C7C8F" w:rsidP="005C7C8F">
      <w:r>
        <w:rPr>
          <w:b/>
        </w:rPr>
        <w:t xml:space="preserve">Observation 2: </w:t>
      </w:r>
      <w:r>
        <w:rPr>
          <w:i/>
        </w:rPr>
        <w:t>connEstFailureControl</w:t>
      </w:r>
      <w:r>
        <w:t xml:space="preserve"> will solve connection establishment failures slowly</w:t>
      </w:r>
      <w:r w:rsidR="00DB6F0D">
        <w:t>.</w:t>
      </w:r>
    </w:p>
    <w:p w14:paraId="0721DF22" w14:textId="77777777" w:rsidR="004346AC" w:rsidRDefault="004346AC" w:rsidP="004346AC">
      <w:r>
        <w:rPr>
          <w:b/>
        </w:rPr>
        <w:lastRenderedPageBreak/>
        <w:t xml:space="preserve">Proposal 1: </w:t>
      </w:r>
      <w:r>
        <w:t>If there is need to do any optimization for connection establishment failures, instead of applying offset to a cell after failed connection attempts, the UE could deprioritize the whole frequency.</w:t>
      </w:r>
    </w:p>
    <w:p w14:paraId="24877795" w14:textId="707A53DB" w:rsidR="003908BF" w:rsidRPr="001D2906" w:rsidRDefault="003908BF" w:rsidP="003908BF">
      <w:pPr>
        <w:pStyle w:val="Heading1"/>
        <w:ind w:left="0" w:firstLine="0"/>
      </w:pPr>
      <w:r w:rsidRPr="001D2906">
        <w:t>References</w:t>
      </w:r>
    </w:p>
    <w:p w14:paraId="7C035376" w14:textId="3C4FAC2C" w:rsidR="003908BF" w:rsidRPr="001E76E5" w:rsidRDefault="003908BF" w:rsidP="003908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1E76E5">
        <w:t>RP-182878</w:t>
      </w:r>
      <w:r w:rsidRPr="001E76E5">
        <w:rPr>
          <w:i/>
        </w:rPr>
        <w:t>, New WID on NR-based Access to Unlicensed Spectrum</w:t>
      </w:r>
      <w:r w:rsidRPr="001E76E5">
        <w:t>, Qualcomm Inc.</w:t>
      </w:r>
    </w:p>
    <w:p w14:paraId="578CE5CE" w14:textId="7D2DDFB4" w:rsidR="001E76E5" w:rsidRDefault="001E76E5" w:rsidP="003908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1E76E5">
        <w:t>R2-</w:t>
      </w:r>
      <w:r w:rsidRPr="004346AC">
        <w:rPr>
          <w:highlight w:val="yellow"/>
        </w:rPr>
        <w:t>19xxxxx</w:t>
      </w:r>
      <w:r w:rsidRPr="001E76E5">
        <w:t xml:space="preserve">, </w:t>
      </w:r>
      <w:r w:rsidRPr="001E76E5">
        <w:rPr>
          <w:i/>
        </w:rPr>
        <w:t>Report of Email [106#49][NR-U] Consistent LBT Failures</w:t>
      </w:r>
      <w:r w:rsidRPr="001E76E5">
        <w:t>, Qualcomm Inc</w:t>
      </w:r>
      <w:r w:rsidRPr="00A97E5D">
        <w:t>.</w:t>
      </w:r>
    </w:p>
    <w:p w14:paraId="0DEC11AE" w14:textId="3C4AE5EB" w:rsidR="001E76E5" w:rsidRPr="0099585C" w:rsidRDefault="0099585C" w:rsidP="003908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9585C">
        <w:rPr>
          <w:lang w:val="en-US"/>
        </w:rPr>
        <w:t>R2-</w:t>
      </w:r>
      <w:bookmarkStart w:id="0" w:name="_GoBack"/>
      <w:bookmarkEnd w:id="0"/>
      <w:r w:rsidR="0067551A" w:rsidRPr="0067551A">
        <w:rPr>
          <w:lang w:val="en-US"/>
        </w:rPr>
        <w:t>1910091</w:t>
      </w:r>
      <w:r w:rsidRPr="0099585C">
        <w:rPr>
          <w:lang w:val="en-US"/>
        </w:rPr>
        <w:t xml:space="preserve">, </w:t>
      </w:r>
      <w:r w:rsidRPr="0099585C">
        <w:rPr>
          <w:i/>
          <w:lang w:val="en-US"/>
        </w:rPr>
        <w:t>UL LBT failure handling</w:t>
      </w:r>
      <w:r w:rsidRPr="0099585C">
        <w:rPr>
          <w:lang w:val="en-US"/>
        </w:rPr>
        <w:t>, Nokia, Nokia Shanghai Bell</w:t>
      </w:r>
    </w:p>
    <w:p w14:paraId="35D56B05" w14:textId="77777777" w:rsidR="00E149C3" w:rsidRPr="0099585C" w:rsidRDefault="00E149C3" w:rsidP="00CD4C7B">
      <w:pPr>
        <w:rPr>
          <w:lang w:val="en-US"/>
        </w:rPr>
      </w:pPr>
    </w:p>
    <w:sectPr w:rsidR="00E149C3" w:rsidRPr="0099585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9824F" w14:textId="77777777" w:rsidR="0067551A" w:rsidRDefault="0067551A">
      <w:r>
        <w:separator/>
      </w:r>
    </w:p>
  </w:endnote>
  <w:endnote w:type="continuationSeparator" w:id="0">
    <w:p w14:paraId="49AD9BD7" w14:textId="77777777" w:rsidR="0067551A" w:rsidRDefault="0067551A">
      <w:r>
        <w:continuationSeparator/>
      </w:r>
    </w:p>
  </w:endnote>
  <w:endnote w:type="continuationNotice" w:id="1">
    <w:p w14:paraId="5DC3E9EB" w14:textId="77777777" w:rsidR="0040541B" w:rsidRDefault="004054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67551A" w:rsidRDefault="006755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67551A" w:rsidRDefault="006755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67551A" w:rsidRDefault="00675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6F0FC" w14:textId="77777777" w:rsidR="0067551A" w:rsidRDefault="0067551A">
      <w:r>
        <w:separator/>
      </w:r>
    </w:p>
  </w:footnote>
  <w:footnote w:type="continuationSeparator" w:id="0">
    <w:p w14:paraId="1328EEEC" w14:textId="77777777" w:rsidR="0067551A" w:rsidRDefault="0067551A">
      <w:r>
        <w:continuationSeparator/>
      </w:r>
    </w:p>
  </w:footnote>
  <w:footnote w:type="continuationNotice" w:id="1">
    <w:p w14:paraId="0CA203D5" w14:textId="77777777" w:rsidR="0040541B" w:rsidRDefault="004054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67551A" w:rsidRDefault="006755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67551A" w:rsidRDefault="006755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67551A" w:rsidRDefault="006755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D91BB5"/>
    <w:multiLevelType w:val="hybridMultilevel"/>
    <w:tmpl w:val="4CA491E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1B0267"/>
    <w:multiLevelType w:val="hybridMultilevel"/>
    <w:tmpl w:val="3388674E"/>
    <w:lvl w:ilvl="0" w:tplc="F880E4E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DFD48AF"/>
    <w:multiLevelType w:val="hybridMultilevel"/>
    <w:tmpl w:val="3886C1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94566"/>
    <w:multiLevelType w:val="hybridMultilevel"/>
    <w:tmpl w:val="5350BB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90517"/>
    <w:multiLevelType w:val="hybridMultilevel"/>
    <w:tmpl w:val="FA7058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B61016"/>
    <w:multiLevelType w:val="hybridMultilevel"/>
    <w:tmpl w:val="406602C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E6A74"/>
    <w:multiLevelType w:val="multilevel"/>
    <w:tmpl w:val="52505B5E"/>
    <w:lvl w:ilvl="0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3688"/>
        </w:tabs>
        <w:ind w:left="36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4408"/>
        </w:tabs>
        <w:ind w:left="44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5848"/>
        </w:tabs>
        <w:ind w:left="58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6568"/>
        </w:tabs>
        <w:ind w:left="65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7288"/>
        </w:tabs>
        <w:ind w:left="72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8008"/>
        </w:tabs>
        <w:ind w:left="80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8728"/>
        </w:tabs>
        <w:ind w:left="8728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8"/>
  </w:num>
  <w:num w:numId="10">
    <w:abstractNumId w:val="5"/>
  </w:num>
  <w:num w:numId="11">
    <w:abstractNumId w:val="7"/>
  </w:num>
  <w:num w:numId="12">
    <w:abstractNumId w:val="3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500A"/>
    <w:rsid w:val="00033397"/>
    <w:rsid w:val="00040095"/>
    <w:rsid w:val="00080512"/>
    <w:rsid w:val="000805CF"/>
    <w:rsid w:val="000819AD"/>
    <w:rsid w:val="00090468"/>
    <w:rsid w:val="000B7BCF"/>
    <w:rsid w:val="000C522B"/>
    <w:rsid w:val="000D58AB"/>
    <w:rsid w:val="00103EC2"/>
    <w:rsid w:val="00112F1A"/>
    <w:rsid w:val="00145075"/>
    <w:rsid w:val="00146128"/>
    <w:rsid w:val="0015414C"/>
    <w:rsid w:val="001741A0"/>
    <w:rsid w:val="00175FA0"/>
    <w:rsid w:val="00194CD0"/>
    <w:rsid w:val="001A6E11"/>
    <w:rsid w:val="001B49C9"/>
    <w:rsid w:val="001C4F79"/>
    <w:rsid w:val="001E76E5"/>
    <w:rsid w:val="001F168B"/>
    <w:rsid w:val="001F7831"/>
    <w:rsid w:val="0020052D"/>
    <w:rsid w:val="00204045"/>
    <w:rsid w:val="0020712B"/>
    <w:rsid w:val="0022606D"/>
    <w:rsid w:val="00231728"/>
    <w:rsid w:val="002610D8"/>
    <w:rsid w:val="0026327C"/>
    <w:rsid w:val="002747EC"/>
    <w:rsid w:val="002855BF"/>
    <w:rsid w:val="00291320"/>
    <w:rsid w:val="002C3166"/>
    <w:rsid w:val="002E2C8C"/>
    <w:rsid w:val="002F0D22"/>
    <w:rsid w:val="00305500"/>
    <w:rsid w:val="003172DC"/>
    <w:rsid w:val="00325AE3"/>
    <w:rsid w:val="00326069"/>
    <w:rsid w:val="0035462D"/>
    <w:rsid w:val="00364B41"/>
    <w:rsid w:val="003908BF"/>
    <w:rsid w:val="003A41EF"/>
    <w:rsid w:val="003B40AD"/>
    <w:rsid w:val="003C4E37"/>
    <w:rsid w:val="003E16BE"/>
    <w:rsid w:val="003F24E8"/>
    <w:rsid w:val="003F4E28"/>
    <w:rsid w:val="004006E8"/>
    <w:rsid w:val="00401855"/>
    <w:rsid w:val="0040541B"/>
    <w:rsid w:val="00412E33"/>
    <w:rsid w:val="004175F2"/>
    <w:rsid w:val="00433F39"/>
    <w:rsid w:val="004346AC"/>
    <w:rsid w:val="00470A1F"/>
    <w:rsid w:val="00477455"/>
    <w:rsid w:val="004A1F7B"/>
    <w:rsid w:val="004C44D2"/>
    <w:rsid w:val="004D3578"/>
    <w:rsid w:val="004D380D"/>
    <w:rsid w:val="004E1A6C"/>
    <w:rsid w:val="004E213A"/>
    <w:rsid w:val="00503171"/>
    <w:rsid w:val="00506C28"/>
    <w:rsid w:val="00533755"/>
    <w:rsid w:val="00534DA0"/>
    <w:rsid w:val="00535599"/>
    <w:rsid w:val="00543E6C"/>
    <w:rsid w:val="00551BFD"/>
    <w:rsid w:val="00565087"/>
    <w:rsid w:val="0056573F"/>
    <w:rsid w:val="00570446"/>
    <w:rsid w:val="00574B5B"/>
    <w:rsid w:val="005C7C8F"/>
    <w:rsid w:val="005D4116"/>
    <w:rsid w:val="00606DFB"/>
    <w:rsid w:val="00611566"/>
    <w:rsid w:val="00646D99"/>
    <w:rsid w:val="00656910"/>
    <w:rsid w:val="0067551A"/>
    <w:rsid w:val="00687E9C"/>
    <w:rsid w:val="006C66D8"/>
    <w:rsid w:val="006D0765"/>
    <w:rsid w:val="006D1E24"/>
    <w:rsid w:val="006E1417"/>
    <w:rsid w:val="006E799E"/>
    <w:rsid w:val="006F6A2C"/>
    <w:rsid w:val="00710201"/>
    <w:rsid w:val="00727F81"/>
    <w:rsid w:val="007342B5"/>
    <w:rsid w:val="00734A5B"/>
    <w:rsid w:val="00744E76"/>
    <w:rsid w:val="00757D40"/>
    <w:rsid w:val="00781C3D"/>
    <w:rsid w:val="00781F0F"/>
    <w:rsid w:val="0078727C"/>
    <w:rsid w:val="0079049D"/>
    <w:rsid w:val="00793DC5"/>
    <w:rsid w:val="007A4B27"/>
    <w:rsid w:val="007B18D8"/>
    <w:rsid w:val="007C095F"/>
    <w:rsid w:val="007C2DD0"/>
    <w:rsid w:val="007C5F56"/>
    <w:rsid w:val="007E2144"/>
    <w:rsid w:val="007F7F6E"/>
    <w:rsid w:val="008028A4"/>
    <w:rsid w:val="008069F4"/>
    <w:rsid w:val="00813245"/>
    <w:rsid w:val="008768CA"/>
    <w:rsid w:val="00877EF9"/>
    <w:rsid w:val="00880559"/>
    <w:rsid w:val="008B5306"/>
    <w:rsid w:val="008D2E4D"/>
    <w:rsid w:val="008F396F"/>
    <w:rsid w:val="0090271F"/>
    <w:rsid w:val="00902DB9"/>
    <w:rsid w:val="0090466A"/>
    <w:rsid w:val="00923891"/>
    <w:rsid w:val="00936071"/>
    <w:rsid w:val="00940212"/>
    <w:rsid w:val="00942EC2"/>
    <w:rsid w:val="00961B32"/>
    <w:rsid w:val="00970DB3"/>
    <w:rsid w:val="00974BB0"/>
    <w:rsid w:val="0099585C"/>
    <w:rsid w:val="009A0AF3"/>
    <w:rsid w:val="009B07CD"/>
    <w:rsid w:val="009C19E9"/>
    <w:rsid w:val="009D74A6"/>
    <w:rsid w:val="00A10F02"/>
    <w:rsid w:val="00A204CA"/>
    <w:rsid w:val="00A20B67"/>
    <w:rsid w:val="00A53724"/>
    <w:rsid w:val="00A675D9"/>
    <w:rsid w:val="00A82346"/>
    <w:rsid w:val="00A9671C"/>
    <w:rsid w:val="00AA1553"/>
    <w:rsid w:val="00AE19FE"/>
    <w:rsid w:val="00AF3B34"/>
    <w:rsid w:val="00B00995"/>
    <w:rsid w:val="00B05962"/>
    <w:rsid w:val="00B15449"/>
    <w:rsid w:val="00B27303"/>
    <w:rsid w:val="00B47FD1"/>
    <w:rsid w:val="00B516BB"/>
    <w:rsid w:val="00B7115D"/>
    <w:rsid w:val="00B95F85"/>
    <w:rsid w:val="00BC2F99"/>
    <w:rsid w:val="00BC3555"/>
    <w:rsid w:val="00BE1986"/>
    <w:rsid w:val="00C12B51"/>
    <w:rsid w:val="00C24650"/>
    <w:rsid w:val="00C33079"/>
    <w:rsid w:val="00C3519E"/>
    <w:rsid w:val="00C578EF"/>
    <w:rsid w:val="00C761C0"/>
    <w:rsid w:val="00C83A13"/>
    <w:rsid w:val="00C9068C"/>
    <w:rsid w:val="00C92967"/>
    <w:rsid w:val="00CA1B14"/>
    <w:rsid w:val="00CA3D0C"/>
    <w:rsid w:val="00CA654B"/>
    <w:rsid w:val="00CD4C7B"/>
    <w:rsid w:val="00CE524F"/>
    <w:rsid w:val="00D307FC"/>
    <w:rsid w:val="00D33BE3"/>
    <w:rsid w:val="00D3792D"/>
    <w:rsid w:val="00D55E47"/>
    <w:rsid w:val="00D62E19"/>
    <w:rsid w:val="00D67CD1"/>
    <w:rsid w:val="00D738D6"/>
    <w:rsid w:val="00D80795"/>
    <w:rsid w:val="00D823C4"/>
    <w:rsid w:val="00D854BE"/>
    <w:rsid w:val="00D87E00"/>
    <w:rsid w:val="00D9134D"/>
    <w:rsid w:val="00D96D11"/>
    <w:rsid w:val="00DA5A91"/>
    <w:rsid w:val="00DA7A03"/>
    <w:rsid w:val="00DB0DB8"/>
    <w:rsid w:val="00DB1818"/>
    <w:rsid w:val="00DB4EF3"/>
    <w:rsid w:val="00DB6F0D"/>
    <w:rsid w:val="00DC309B"/>
    <w:rsid w:val="00DC4DA2"/>
    <w:rsid w:val="00DD3FDE"/>
    <w:rsid w:val="00E149C3"/>
    <w:rsid w:val="00E471CF"/>
    <w:rsid w:val="00E62835"/>
    <w:rsid w:val="00E72DE4"/>
    <w:rsid w:val="00E77645"/>
    <w:rsid w:val="00E83697"/>
    <w:rsid w:val="00EC4A25"/>
    <w:rsid w:val="00EC5042"/>
    <w:rsid w:val="00EF1F30"/>
    <w:rsid w:val="00F025A2"/>
    <w:rsid w:val="00F07388"/>
    <w:rsid w:val="00F2026E"/>
    <w:rsid w:val="00F2210A"/>
    <w:rsid w:val="00F3666F"/>
    <w:rsid w:val="00F37743"/>
    <w:rsid w:val="00F54A3D"/>
    <w:rsid w:val="00F54CB0"/>
    <w:rsid w:val="00F62F22"/>
    <w:rsid w:val="00F653B8"/>
    <w:rsid w:val="00F71B89"/>
    <w:rsid w:val="00F72DF9"/>
    <w:rsid w:val="00F7353C"/>
    <w:rsid w:val="00F76F8F"/>
    <w:rsid w:val="00F8439C"/>
    <w:rsid w:val="00F941DF"/>
    <w:rsid w:val="00FA1266"/>
    <w:rsid w:val="00FB36FA"/>
    <w:rsid w:val="00FC1192"/>
    <w:rsid w:val="00FD29C5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rsid w:val="007E2144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E2144"/>
    <w:pPr>
      <w:ind w:left="720"/>
      <w:contextualSpacing/>
    </w:pPr>
  </w:style>
  <w:style w:type="character" w:styleId="CommentReference">
    <w:name w:val="annotation reference"/>
    <w:basedOn w:val="DefaultParagraphFont"/>
    <w:rsid w:val="0026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327C"/>
  </w:style>
  <w:style w:type="character" w:customStyle="1" w:styleId="CommentTextChar">
    <w:name w:val="Comment Text Char"/>
    <w:basedOn w:val="DefaultParagraphFont"/>
    <w:link w:val="CommentText"/>
    <w:rsid w:val="0026327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B6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6F0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5AIRPNAIUNRU-859666464-5382</_dlc_DocId>
    <_dlc_DocIdUrl xmlns="71c5aaf6-e6ce-465b-b873-5148d2a4c105">
      <Url>https://nokia.sharepoint.com/sites/c5g/e2earch/_layouts/15/DocIdRedir.aspx?ID=5AIRPNAIUNRU-859666464-5382</Url>
      <Description>5AIRPNAIUNRU-859666464-5382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FB3D9-B40E-4771-A203-43B1DA3D7F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B4156B7-B244-4573-9E27-19DDE8073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1c5aaf6-e6ce-465b-b873-5148d2a4c105"/>
    <ds:schemaRef ds:uri="83f22d2f-d16e-4be6-ad4f-29fa0b067c3c"/>
    <ds:schemaRef ds:uri="http://purl.org/dc/elements/1.1/"/>
    <ds:schemaRef ds:uri="a3840f4f-04be-43d1-b2ef-6ff1382503c7"/>
    <ds:schemaRef ds:uri="3b34c8f0-1ef5-4d1e-bb66-517ce7fe735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FFEA3BB-90F3-407C-A41E-45D42C9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78</TotalTime>
  <Pages>2</Pages>
  <Words>392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3566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Mustajarvi, Jari (Nokia - FI/Espoo)</dc:creator>
  <cp:lastModifiedBy>Nokia_Jarkko</cp:lastModifiedBy>
  <cp:revision>15</cp:revision>
  <dcterms:created xsi:type="dcterms:W3CDTF">2019-08-13T07:09:00Z</dcterms:created>
  <dcterms:modified xsi:type="dcterms:W3CDTF">2019-08-15T11:36:00Z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9ef15af0-7eb4-4f4d-9a02-953eefa9f90c</vt:lpwstr>
  </property>
  <property fmtid="{D5CDD505-2E9C-101B-9397-08002B2CF9AE}" pid="4" name="AuthorIds_UIVersion_1536">
    <vt:lpwstr>191</vt:lpwstr>
  </property>
</Properties>
</file>